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E7B26" w14:textId="77777777" w:rsidR="0095660E" w:rsidRDefault="0095660E">
      <w:pPr>
        <w:pStyle w:val="berschrift1"/>
        <w:tabs>
          <w:tab w:val="right" w:pos="9639"/>
        </w:tabs>
        <w:ind w:right="-567"/>
        <w:rPr>
          <w:b/>
        </w:rPr>
      </w:pPr>
    </w:p>
    <w:p w14:paraId="10673687" w14:textId="77777777" w:rsidR="0095660E" w:rsidRDefault="00B3474F">
      <w:pPr>
        <w:pStyle w:val="berschrift1"/>
        <w:tabs>
          <w:tab w:val="right" w:pos="9639"/>
        </w:tabs>
        <w:ind w:right="-567"/>
        <w:rPr>
          <w:b/>
        </w:rPr>
      </w:pPr>
      <w:r>
        <w:rPr>
          <w:noProof/>
        </w:rPr>
        <w:drawing>
          <wp:inline distT="0" distB="0" distL="0" distR="0" wp14:anchorId="1BC8714F" wp14:editId="73AF91ED">
            <wp:extent cx="3602355" cy="87947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35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384B9" w14:textId="77777777" w:rsidR="0095660E" w:rsidRDefault="0095660E">
      <w:pPr>
        <w:pStyle w:val="berschrift1"/>
        <w:tabs>
          <w:tab w:val="right" w:pos="9639"/>
        </w:tabs>
        <w:ind w:right="-567"/>
        <w:rPr>
          <w:b/>
        </w:rPr>
      </w:pPr>
    </w:p>
    <w:p w14:paraId="3627A970" w14:textId="77777777" w:rsidR="0095660E" w:rsidRDefault="0095660E">
      <w:pPr>
        <w:pStyle w:val="berschrift1"/>
        <w:tabs>
          <w:tab w:val="right" w:pos="9639"/>
        </w:tabs>
        <w:ind w:right="-567"/>
        <w:rPr>
          <w:b/>
        </w:rPr>
      </w:pPr>
    </w:p>
    <w:p w14:paraId="2A9C0DAC" w14:textId="77777777" w:rsidR="00777A75" w:rsidRDefault="00777A75">
      <w:pPr>
        <w:pStyle w:val="berschrift1"/>
        <w:tabs>
          <w:tab w:val="right" w:pos="9639"/>
        </w:tabs>
        <w:ind w:right="-567"/>
        <w:rPr>
          <w:b/>
        </w:rPr>
      </w:pPr>
    </w:p>
    <w:p w14:paraId="3FC54D1C" w14:textId="2F519D53" w:rsidR="00777A75" w:rsidRPr="002B233B" w:rsidRDefault="00777A75" w:rsidP="00777A75">
      <w:pPr>
        <w:rPr>
          <w:rFonts w:cs="Arial"/>
          <w:b/>
        </w:rPr>
      </w:pPr>
      <w:r w:rsidRPr="002B233B">
        <w:rPr>
          <w:rFonts w:cs="Arial"/>
          <w:b/>
        </w:rPr>
        <w:t>Submissionsverfahren / Selektives Verfahren / Bushaltestelle „Birmensdorf ZH, Bahnhof</w:t>
      </w:r>
      <w:bookmarkStart w:id="0" w:name="_Hlk54162415"/>
      <w:r w:rsidR="00111FAE">
        <w:rPr>
          <w:rFonts w:cs="Arial"/>
          <w:b/>
        </w:rPr>
        <w:t>”</w:t>
      </w:r>
      <w:bookmarkEnd w:id="0"/>
    </w:p>
    <w:p w14:paraId="0F2C0BE8" w14:textId="77777777" w:rsidR="00777A75" w:rsidRPr="002B233B" w:rsidRDefault="00777A75" w:rsidP="00777A75">
      <w:pPr>
        <w:rPr>
          <w:rFonts w:cs="Arial"/>
          <w:b/>
        </w:rPr>
      </w:pPr>
      <w:r w:rsidRPr="002B233B">
        <w:rPr>
          <w:rFonts w:cs="Arial"/>
          <w:b/>
        </w:rPr>
        <w:t>Ingenieurdienstleistungen</w:t>
      </w:r>
    </w:p>
    <w:p w14:paraId="27D189DE" w14:textId="77777777" w:rsidR="00777A75" w:rsidRPr="002B233B" w:rsidRDefault="00777A75" w:rsidP="00777A75">
      <w:pPr>
        <w:rPr>
          <w:rFonts w:cs="Arial"/>
          <w:b/>
        </w:rPr>
      </w:pPr>
    </w:p>
    <w:p w14:paraId="2CA2C12C" w14:textId="77777777" w:rsidR="00BF27C2" w:rsidRPr="00777A75" w:rsidRDefault="00777A75" w:rsidP="00777A75">
      <w:pPr>
        <w:rPr>
          <w:rFonts w:cs="Arial"/>
          <w:b/>
        </w:rPr>
      </w:pPr>
      <w:r>
        <w:rPr>
          <w:rFonts w:cs="Arial"/>
          <w:b/>
        </w:rPr>
        <w:t>Anhang 1</w:t>
      </w:r>
      <w:r>
        <w:rPr>
          <w:rFonts w:cs="Arial"/>
          <w:b/>
        </w:rPr>
        <w:tab/>
      </w:r>
      <w:r w:rsidR="008E0A3E">
        <w:rPr>
          <w:b/>
        </w:rPr>
        <w:t>Angaben zur Unternehmung</w:t>
      </w:r>
      <w:r w:rsidR="00BF27C2">
        <w:rPr>
          <w:b/>
        </w:rPr>
        <w:t xml:space="preserve"> / Selbstdeklaration</w:t>
      </w:r>
    </w:p>
    <w:p w14:paraId="7AD97F4F" w14:textId="77777777" w:rsidR="00777A75" w:rsidRPr="00777A75" w:rsidRDefault="00777A75" w:rsidP="00777A75"/>
    <w:p w14:paraId="04F60119" w14:textId="77777777" w:rsidR="00BF27C2" w:rsidRDefault="00BF27C2">
      <w:pPr>
        <w:pBdr>
          <w:bottom w:val="single" w:sz="6" w:space="1" w:color="auto"/>
        </w:pBdr>
        <w:tabs>
          <w:tab w:val="left" w:pos="709"/>
          <w:tab w:val="right" w:pos="9639"/>
        </w:tabs>
        <w:ind w:right="-1"/>
        <w:rPr>
          <w:sz w:val="12"/>
        </w:rPr>
      </w:pPr>
    </w:p>
    <w:p w14:paraId="6C94D83F" w14:textId="77777777" w:rsidR="00BF27C2" w:rsidRDefault="00BF27C2">
      <w:pPr>
        <w:ind w:right="-284"/>
      </w:pPr>
    </w:p>
    <w:p w14:paraId="2538E39F" w14:textId="77777777" w:rsidR="00BF27C2" w:rsidRDefault="00BF27C2">
      <w:pPr>
        <w:ind w:right="-284"/>
      </w:pPr>
    </w:p>
    <w:tbl>
      <w:tblPr>
        <w:tblW w:w="0" w:type="auto"/>
        <w:tblInd w:w="-1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253"/>
      </w:tblGrid>
      <w:tr w:rsidR="00BF27C2" w14:paraId="5EDF9FEB" w14:textId="77777777">
        <w:tc>
          <w:tcPr>
            <w:tcW w:w="5457" w:type="dxa"/>
          </w:tcPr>
          <w:p w14:paraId="1281129F" w14:textId="77777777" w:rsidR="00BF27C2" w:rsidRDefault="008E0A3E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Fragebogen für Anbieterinnen und Anbieter im Submissionsverfahren</w:t>
            </w:r>
          </w:p>
          <w:p w14:paraId="7CB418A7" w14:textId="77777777" w:rsidR="00BF27C2" w:rsidRDefault="00BF27C2">
            <w:pPr>
              <w:spacing w:line="300" w:lineRule="atLeast"/>
            </w:pPr>
          </w:p>
          <w:p w14:paraId="2422B608" w14:textId="1A5F85A1" w:rsidR="00BF27C2" w:rsidRDefault="008E0A3E">
            <w:pPr>
              <w:spacing w:line="300" w:lineRule="atLeast"/>
            </w:pPr>
            <w:r>
              <w:t>Ausschreibung (Nr</w:t>
            </w:r>
            <w:r w:rsidR="005F0C56">
              <w:t xml:space="preserve">. </w:t>
            </w:r>
            <w:r w:rsidR="00AB55D1">
              <w:t>211789</w:t>
            </w:r>
            <w:bookmarkStart w:id="1" w:name="_GoBack"/>
            <w:bookmarkEnd w:id="1"/>
            <w:r w:rsidR="005F0C56">
              <w:t xml:space="preserve">, </w:t>
            </w:r>
            <w:r w:rsidR="00C30369">
              <w:t>Dienstleistungen</w:t>
            </w:r>
            <w:r>
              <w:t>)</w:t>
            </w:r>
          </w:p>
          <w:p w14:paraId="62AE1204" w14:textId="77777777" w:rsidR="00BF27C2" w:rsidRDefault="00BF27C2">
            <w:pPr>
              <w:spacing w:line="300" w:lineRule="atLeast"/>
            </w:pPr>
          </w:p>
        </w:tc>
        <w:tc>
          <w:tcPr>
            <w:tcW w:w="4253" w:type="dxa"/>
          </w:tcPr>
          <w:p w14:paraId="4AF61DBC" w14:textId="77777777" w:rsidR="00BF27C2" w:rsidRDefault="008E0A3E">
            <w:pPr>
              <w:spacing w:before="120"/>
              <w:rPr>
                <w:sz w:val="16"/>
              </w:rPr>
            </w:pPr>
            <w:r>
              <w:rPr>
                <w:sz w:val="16"/>
              </w:rPr>
              <w:t>Die Angaben werden vertraulich behandelt und dienen ausschliesslich der Auswertung dieser Ausschreibung</w:t>
            </w:r>
          </w:p>
        </w:tc>
      </w:tr>
      <w:tr w:rsidR="00BF27C2" w14:paraId="57C26DDD" w14:textId="77777777">
        <w:tblPrEx>
          <w:tblCellMar>
            <w:left w:w="71" w:type="dxa"/>
            <w:right w:w="71" w:type="dxa"/>
          </w:tblCellMar>
        </w:tblPrEx>
        <w:tc>
          <w:tcPr>
            <w:tcW w:w="9710" w:type="dxa"/>
            <w:gridSpan w:val="2"/>
            <w:vAlign w:val="center"/>
          </w:tcPr>
          <w:p w14:paraId="4406E66B" w14:textId="77777777" w:rsidR="00BF27C2" w:rsidRDefault="00B863CB">
            <w:pPr>
              <w:pStyle w:val="Textkrper2"/>
              <w:spacing w:before="80" w:after="80"/>
            </w:pPr>
            <w:r>
              <w:t xml:space="preserve">Für jedes Subunternehmen </w:t>
            </w:r>
            <w:r w:rsidR="008E0A3E">
              <w:t xml:space="preserve">ist ein separates Formular auszufüllen. </w:t>
            </w:r>
          </w:p>
        </w:tc>
      </w:tr>
    </w:tbl>
    <w:p w14:paraId="58FD8CB4" w14:textId="77777777" w:rsidR="00BF27C2" w:rsidRDefault="00BF27C2">
      <w:pPr>
        <w:rPr>
          <w:sz w:val="14"/>
        </w:rPr>
      </w:pPr>
    </w:p>
    <w:p w14:paraId="120BB1EE" w14:textId="77777777" w:rsidR="00BF27C2" w:rsidRDefault="00BF27C2">
      <w:pPr>
        <w:rPr>
          <w:sz w:val="14"/>
        </w:rPr>
      </w:pPr>
    </w:p>
    <w:tbl>
      <w:tblPr>
        <w:tblW w:w="9751" w:type="dxa"/>
        <w:tblInd w:w="-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1"/>
        <w:gridCol w:w="7370"/>
      </w:tblGrid>
      <w:tr w:rsidR="00BF27C2" w14:paraId="79AA070D" w14:textId="77777777">
        <w:tc>
          <w:tcPr>
            <w:tcW w:w="2381" w:type="dxa"/>
          </w:tcPr>
          <w:p w14:paraId="65B5B773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Genaue Firmenbe</w:t>
            </w:r>
            <w:r>
              <w:rPr>
                <w:sz w:val="20"/>
              </w:rPr>
              <w:softHyphen/>
              <w:t>zeichnung</w:t>
            </w:r>
          </w:p>
        </w:tc>
        <w:tc>
          <w:tcPr>
            <w:tcW w:w="7370" w:type="dxa"/>
          </w:tcPr>
          <w:p w14:paraId="074B9544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49EBFA70" w14:textId="77777777">
        <w:tblPrEx>
          <w:tblCellMar>
            <w:left w:w="71" w:type="dxa"/>
            <w:right w:w="71" w:type="dxa"/>
          </w:tblCellMar>
        </w:tblPrEx>
        <w:tc>
          <w:tcPr>
            <w:tcW w:w="2381" w:type="dxa"/>
          </w:tcPr>
          <w:p w14:paraId="0ADD6427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Strasse, PLZ, Ort, Land</w:t>
            </w:r>
          </w:p>
        </w:tc>
        <w:tc>
          <w:tcPr>
            <w:tcW w:w="7370" w:type="dxa"/>
          </w:tcPr>
          <w:p w14:paraId="6A57EB55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163084F9" w14:textId="77777777">
        <w:tc>
          <w:tcPr>
            <w:tcW w:w="2381" w:type="dxa"/>
          </w:tcPr>
          <w:p w14:paraId="7CF37D5D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Telefon / Fax / E-Mail</w:t>
            </w:r>
          </w:p>
        </w:tc>
        <w:tc>
          <w:tcPr>
            <w:tcW w:w="7370" w:type="dxa"/>
          </w:tcPr>
          <w:p w14:paraId="241D6175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2E36D0F2" w14:textId="77777777">
        <w:tc>
          <w:tcPr>
            <w:tcW w:w="2381" w:type="dxa"/>
          </w:tcPr>
          <w:p w14:paraId="5E69F229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Verantwortliche Person / Kontaktperson</w:t>
            </w:r>
          </w:p>
        </w:tc>
        <w:tc>
          <w:tcPr>
            <w:tcW w:w="7370" w:type="dxa"/>
          </w:tcPr>
          <w:p w14:paraId="217C0775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0439E179" w14:textId="77777777">
        <w:tc>
          <w:tcPr>
            <w:tcW w:w="2381" w:type="dxa"/>
          </w:tcPr>
          <w:p w14:paraId="07FAABA9" w14:textId="77777777" w:rsidR="00BF27C2" w:rsidRDefault="00BF27C2" w:rsidP="005F5341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UID</w:t>
            </w:r>
          </w:p>
        </w:tc>
        <w:tc>
          <w:tcPr>
            <w:tcW w:w="7370" w:type="dxa"/>
          </w:tcPr>
          <w:p w14:paraId="36981A68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</w:tbl>
    <w:p w14:paraId="3B8BA2B1" w14:textId="77777777" w:rsidR="00BF27C2" w:rsidRDefault="00BF27C2">
      <w:pPr>
        <w:rPr>
          <w:sz w:val="14"/>
        </w:rPr>
      </w:pPr>
    </w:p>
    <w:p w14:paraId="76ED41EE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46"/>
        <w:gridCol w:w="4964"/>
      </w:tblGrid>
      <w:tr w:rsidR="00BF27C2" w14:paraId="70EDD321" w14:textId="77777777">
        <w:trPr>
          <w:trHeight w:val="360"/>
        </w:trPr>
        <w:tc>
          <w:tcPr>
            <w:tcW w:w="4746" w:type="dxa"/>
          </w:tcPr>
          <w:p w14:paraId="07073B4E" w14:textId="77777777" w:rsidR="00BF27C2" w:rsidRDefault="008E0A3E">
            <w:pPr>
              <w:spacing w:line="300" w:lineRule="atLeast"/>
              <w:rPr>
                <w:sz w:val="18"/>
              </w:rPr>
            </w:pPr>
            <w:r>
              <w:rPr>
                <w:sz w:val="20"/>
              </w:rPr>
              <w:t xml:space="preserve">Rechtsform: </w:t>
            </w:r>
            <w:r>
              <w:rPr>
                <w:sz w:val="20"/>
              </w:rPr>
              <w:tab/>
            </w:r>
          </w:p>
        </w:tc>
        <w:tc>
          <w:tcPr>
            <w:tcW w:w="4964" w:type="dxa"/>
          </w:tcPr>
          <w:p w14:paraId="3B7ACBEB" w14:textId="77777777" w:rsidR="00BF27C2" w:rsidRDefault="008E0A3E">
            <w:pPr>
              <w:spacing w:line="300" w:lineRule="atLeast"/>
              <w:rPr>
                <w:sz w:val="18"/>
              </w:rPr>
            </w:pPr>
            <w:r>
              <w:rPr>
                <w:sz w:val="20"/>
              </w:rPr>
              <w:t xml:space="preserve"> Sitz:</w:t>
            </w:r>
          </w:p>
        </w:tc>
      </w:tr>
      <w:tr w:rsidR="00BF27C2" w14:paraId="46490715" w14:textId="77777777">
        <w:trPr>
          <w:cantSplit/>
          <w:trHeight w:val="360"/>
        </w:trPr>
        <w:tc>
          <w:tcPr>
            <w:tcW w:w="9710" w:type="dxa"/>
            <w:gridSpan w:val="2"/>
          </w:tcPr>
          <w:p w14:paraId="6EC9943E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 xml:space="preserve">Firma besteht in dieser Rechtsform seit: </w:t>
            </w:r>
          </w:p>
        </w:tc>
      </w:tr>
      <w:tr w:rsidR="00BF27C2" w14:paraId="23CB1DF0" w14:textId="77777777">
        <w:trPr>
          <w:cantSplit/>
          <w:trHeight w:val="360"/>
        </w:trPr>
        <w:tc>
          <w:tcPr>
            <w:tcW w:w="9710" w:type="dxa"/>
            <w:gridSpan w:val="2"/>
          </w:tcPr>
          <w:p w14:paraId="7AA19481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Beteiligungsverhältnisse (inkl. eigene Beteiligungen):</w:t>
            </w:r>
          </w:p>
        </w:tc>
      </w:tr>
      <w:tr w:rsidR="00BF27C2" w14:paraId="6A5CAB1D" w14:textId="77777777">
        <w:trPr>
          <w:cantSplit/>
          <w:trHeight w:val="360"/>
        </w:trPr>
        <w:tc>
          <w:tcPr>
            <w:tcW w:w="9710" w:type="dxa"/>
            <w:gridSpan w:val="2"/>
          </w:tcPr>
          <w:p w14:paraId="42484A71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Gesellschaftskapital:</w:t>
            </w:r>
          </w:p>
        </w:tc>
      </w:tr>
      <w:tr w:rsidR="00BF27C2" w14:paraId="01202353" w14:textId="77777777">
        <w:trPr>
          <w:trHeight w:val="360"/>
        </w:trPr>
        <w:tc>
          <w:tcPr>
            <w:tcW w:w="9710" w:type="dxa"/>
            <w:gridSpan w:val="2"/>
          </w:tcPr>
          <w:p w14:paraId="001D5E1E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Geschäftszweck:</w:t>
            </w:r>
          </w:p>
          <w:p w14:paraId="01B04B91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Haupttätigkeit:</w:t>
            </w:r>
          </w:p>
          <w:p w14:paraId="634FA2A9" w14:textId="77777777" w:rsidR="00BF27C2" w:rsidRDefault="008E0A3E">
            <w:pPr>
              <w:spacing w:after="60" w:line="300" w:lineRule="atLeast"/>
              <w:rPr>
                <w:sz w:val="20"/>
              </w:rPr>
            </w:pPr>
            <w:r>
              <w:rPr>
                <w:sz w:val="20"/>
              </w:rPr>
              <w:t>Nebentätigkeiten:</w:t>
            </w:r>
          </w:p>
        </w:tc>
      </w:tr>
      <w:tr w:rsidR="00BF27C2" w14:paraId="66FE4A7F" w14:textId="77777777">
        <w:trPr>
          <w:trHeight w:val="360"/>
        </w:trPr>
        <w:tc>
          <w:tcPr>
            <w:tcW w:w="9710" w:type="dxa"/>
            <w:gridSpan w:val="2"/>
          </w:tcPr>
          <w:p w14:paraId="48F7D6F5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Zertifikate:</w:t>
            </w:r>
          </w:p>
        </w:tc>
      </w:tr>
    </w:tbl>
    <w:p w14:paraId="447CD91B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48"/>
        <w:gridCol w:w="2410"/>
        <w:gridCol w:w="1843"/>
        <w:gridCol w:w="2409"/>
      </w:tblGrid>
      <w:tr w:rsidR="00BF27C2" w14:paraId="4B90A354" w14:textId="77777777">
        <w:tc>
          <w:tcPr>
            <w:tcW w:w="9710" w:type="dxa"/>
            <w:gridSpan w:val="4"/>
          </w:tcPr>
          <w:p w14:paraId="04A1BB07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 xml:space="preserve">Zahl der Beschäftigten </w:t>
            </w:r>
            <w:r>
              <w:rPr>
                <w:sz w:val="20"/>
              </w:rPr>
              <w:tab/>
            </w:r>
          </w:p>
        </w:tc>
      </w:tr>
      <w:tr w:rsidR="00BF27C2" w14:paraId="07B527F5" w14:textId="77777777">
        <w:tc>
          <w:tcPr>
            <w:tcW w:w="3048" w:type="dxa"/>
          </w:tcPr>
          <w:p w14:paraId="06D6B8AB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Mit höherer Fachausbildung</w:t>
            </w:r>
          </w:p>
          <w:p w14:paraId="767721DA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  <w:tc>
          <w:tcPr>
            <w:tcW w:w="2410" w:type="dxa"/>
          </w:tcPr>
          <w:p w14:paraId="535AAF11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Mit Fachausbildung</w:t>
            </w:r>
          </w:p>
        </w:tc>
        <w:tc>
          <w:tcPr>
            <w:tcW w:w="1843" w:type="dxa"/>
          </w:tcPr>
          <w:p w14:paraId="58FAF737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Hilfskräfte</w:t>
            </w:r>
          </w:p>
        </w:tc>
        <w:tc>
          <w:tcPr>
            <w:tcW w:w="2409" w:type="dxa"/>
          </w:tcPr>
          <w:p w14:paraId="2EEAE33B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Auszubildende</w:t>
            </w:r>
          </w:p>
          <w:p w14:paraId="041C17A4" w14:textId="77777777" w:rsidR="00B863CB" w:rsidRPr="00B863CB" w:rsidRDefault="00B863CB">
            <w:pPr>
              <w:spacing w:line="300" w:lineRule="atLeast"/>
              <w:rPr>
                <w:sz w:val="18"/>
                <w:szCs w:val="18"/>
              </w:rPr>
            </w:pPr>
            <w:r w:rsidRPr="00B863CB">
              <w:rPr>
                <w:sz w:val="18"/>
                <w:szCs w:val="18"/>
              </w:rPr>
              <w:t>(Lernende in der beruflichen Grundausbildung gemäss Berufsbildungsgesetz)</w:t>
            </w:r>
          </w:p>
          <w:p w14:paraId="44C3B3D0" w14:textId="77777777" w:rsidR="00B863CB" w:rsidRDefault="00B863CB">
            <w:pPr>
              <w:spacing w:line="300" w:lineRule="atLeast"/>
              <w:rPr>
                <w:sz w:val="20"/>
              </w:rPr>
            </w:pPr>
          </w:p>
          <w:p w14:paraId="22D6061C" w14:textId="77777777" w:rsidR="00B863CB" w:rsidRDefault="00B863CB">
            <w:pPr>
              <w:spacing w:line="300" w:lineRule="atLeast"/>
              <w:rPr>
                <w:sz w:val="20"/>
              </w:rPr>
            </w:pPr>
          </w:p>
        </w:tc>
      </w:tr>
    </w:tbl>
    <w:p w14:paraId="4BCA95EE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0"/>
        <w:gridCol w:w="6009"/>
      </w:tblGrid>
      <w:tr w:rsidR="00BF27C2" w14:paraId="22152039" w14:textId="77777777">
        <w:trPr>
          <w:cantSplit/>
        </w:trPr>
        <w:tc>
          <w:tcPr>
            <w:tcW w:w="9709" w:type="dxa"/>
            <w:gridSpan w:val="2"/>
            <w:tcBorders>
              <w:top w:val="single" w:sz="4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</w:tcPr>
          <w:p w14:paraId="35E6A095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Angaben zur Versicherungsdeckung:</w:t>
            </w:r>
          </w:p>
          <w:p w14:paraId="6BAB34CA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17FFE5F8" w14:textId="77777777">
        <w:trPr>
          <w:cantSplit/>
        </w:trPr>
        <w:tc>
          <w:tcPr>
            <w:tcW w:w="9709" w:type="dxa"/>
            <w:gridSpan w:val="2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</w:tcPr>
          <w:p w14:paraId="1F81E17B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Versicherungsgesellschaft:</w:t>
            </w:r>
          </w:p>
          <w:p w14:paraId="54B3FD0E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0859B7E2" w14:textId="77777777">
        <w:trPr>
          <w:cantSplit/>
        </w:trPr>
        <w:tc>
          <w:tcPr>
            <w:tcW w:w="3700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</w:tcPr>
          <w:p w14:paraId="4F261370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Verfügbare Summen pro Schadenfall:</w:t>
            </w:r>
          </w:p>
        </w:tc>
        <w:tc>
          <w:tcPr>
            <w:tcW w:w="6009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</w:tcPr>
          <w:p w14:paraId="02C4A04F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Personenschäden:</w:t>
            </w:r>
          </w:p>
          <w:p w14:paraId="4C46AA66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Sachschäden:</w:t>
            </w:r>
          </w:p>
          <w:p w14:paraId="4E03F1A2" w14:textId="77777777" w:rsidR="00BF27C2" w:rsidRDefault="008E0A3E">
            <w:pPr>
              <w:spacing w:after="60" w:line="300" w:lineRule="atLeast"/>
              <w:rPr>
                <w:sz w:val="20"/>
              </w:rPr>
            </w:pPr>
            <w:r>
              <w:rPr>
                <w:sz w:val="20"/>
              </w:rPr>
              <w:t>Vermögensschäden:</w:t>
            </w:r>
          </w:p>
        </w:tc>
      </w:tr>
    </w:tbl>
    <w:p w14:paraId="74F01F62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F27C2" w14:paraId="32829D42" w14:textId="77777777">
        <w:trPr>
          <w:cantSplit/>
        </w:trPr>
        <w:tc>
          <w:tcPr>
            <w:tcW w:w="9709" w:type="dxa"/>
          </w:tcPr>
          <w:p w14:paraId="3AF0DAFA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Zuständiges Steueramt (genaue Adresse):</w:t>
            </w:r>
          </w:p>
          <w:p w14:paraId="450D83B5" w14:textId="77777777" w:rsidR="00BF27C2" w:rsidRDefault="00BF27C2">
            <w:pPr>
              <w:spacing w:line="300" w:lineRule="atLeast"/>
              <w:rPr>
                <w:sz w:val="16"/>
              </w:rPr>
            </w:pPr>
          </w:p>
        </w:tc>
      </w:tr>
      <w:tr w:rsidR="00BF27C2" w14:paraId="4E59C0D6" w14:textId="77777777">
        <w:trPr>
          <w:cantSplit/>
        </w:trPr>
        <w:tc>
          <w:tcPr>
            <w:tcW w:w="9709" w:type="dxa"/>
          </w:tcPr>
          <w:p w14:paraId="57D7B309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AHV-Ausgleichskasse (genaue Adresse):</w:t>
            </w:r>
          </w:p>
          <w:p w14:paraId="08FC33BE" w14:textId="77777777" w:rsidR="00BF27C2" w:rsidRDefault="008E0A3E">
            <w:pPr>
              <w:spacing w:line="300" w:lineRule="atLeast"/>
              <w:rPr>
                <w:sz w:val="16"/>
              </w:rPr>
            </w:pPr>
            <w:r>
              <w:rPr>
                <w:sz w:val="16"/>
              </w:rPr>
              <w:t>Bei ausländischen Anbietenden Angaben zur Altersvorsorge (genaue Adresse)</w:t>
            </w:r>
          </w:p>
        </w:tc>
      </w:tr>
      <w:tr w:rsidR="00BF27C2" w14:paraId="7A9E19E0" w14:textId="77777777">
        <w:trPr>
          <w:cantSplit/>
          <w:trHeight w:val="972"/>
        </w:trPr>
        <w:tc>
          <w:tcPr>
            <w:tcW w:w="9709" w:type="dxa"/>
          </w:tcPr>
          <w:p w14:paraId="6447B026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BVG-Vorsorgeeinrichtung (genaue Adresse und Angaben):</w:t>
            </w:r>
          </w:p>
          <w:p w14:paraId="2D3D9CEA" w14:textId="77777777" w:rsidR="00BF27C2" w:rsidRDefault="008E0A3E">
            <w:pPr>
              <w:spacing w:line="300" w:lineRule="atLeast"/>
              <w:rPr>
                <w:sz w:val="16"/>
              </w:rPr>
            </w:pPr>
            <w:r>
              <w:rPr>
                <w:sz w:val="16"/>
              </w:rPr>
              <w:t>Bei ausländischen Anbietenden Angaben zur Altersvorsorge (genaue Adresse)</w:t>
            </w:r>
          </w:p>
          <w:p w14:paraId="2FB98132" w14:textId="77777777" w:rsidR="00BF27C2" w:rsidRDefault="00BF27C2">
            <w:pPr>
              <w:spacing w:line="300" w:lineRule="atLeast"/>
              <w:rPr>
                <w:sz w:val="16"/>
              </w:rPr>
            </w:pPr>
          </w:p>
        </w:tc>
      </w:tr>
    </w:tbl>
    <w:p w14:paraId="1E53A7DA" w14:textId="77777777" w:rsidR="00BF27C2" w:rsidRDefault="00BF27C2">
      <w:pPr>
        <w:rPr>
          <w:sz w:val="12"/>
        </w:rPr>
      </w:pPr>
    </w:p>
    <w:tbl>
      <w:tblPr>
        <w:tblW w:w="99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771"/>
        <w:gridCol w:w="2200"/>
      </w:tblGrid>
      <w:tr w:rsidR="00BF27C2" w14:paraId="409B4F66" w14:textId="77777777">
        <w:trPr>
          <w:cantSplit/>
        </w:trPr>
        <w:tc>
          <w:tcPr>
            <w:tcW w:w="7771" w:type="dxa"/>
          </w:tcPr>
          <w:p w14:paraId="0A5B2B3E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b/>
                <w:sz w:val="20"/>
              </w:rPr>
              <w:t>Selbstdeklaration</w:t>
            </w:r>
            <w:r>
              <w:rPr>
                <w:b/>
                <w:sz w:val="8"/>
              </w:rPr>
              <w:t xml:space="preserve"> </w:t>
            </w:r>
            <w:r>
              <w:rPr>
                <w:bCs/>
                <w:i/>
                <w:iCs/>
                <w:sz w:val="20"/>
              </w:rPr>
              <w:t>/</w:t>
            </w:r>
            <w:r>
              <w:rPr>
                <w:bCs/>
                <w:i/>
                <w:iCs/>
                <w:sz w:val="8"/>
              </w:rPr>
              <w:t xml:space="preserve"> </w:t>
            </w:r>
            <w:r>
              <w:rPr>
                <w:b/>
                <w:sz w:val="20"/>
              </w:rPr>
              <w:t>Bestätigung</w:t>
            </w:r>
            <w:r>
              <w:rPr>
                <w:sz w:val="20"/>
              </w:rPr>
              <w:t xml:space="preserve"> der Anbieterin / des Anbieters</w:t>
            </w:r>
          </w:p>
          <w:p w14:paraId="6696A337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Beantworten Sie bitte die folgen</w:t>
            </w:r>
            <w:r>
              <w:rPr>
                <w:b/>
                <w:sz w:val="20"/>
              </w:rPr>
              <w:softHyphen/>
              <w:t>den Fragen mit Ja oder Nein</w:t>
            </w:r>
            <w:r>
              <w:rPr>
                <w:sz w:val="20"/>
              </w:rPr>
              <w:t>):</w:t>
            </w:r>
          </w:p>
          <w:p w14:paraId="3C006FF0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  <w:tc>
          <w:tcPr>
            <w:tcW w:w="2200" w:type="dxa"/>
          </w:tcPr>
          <w:p w14:paraId="77D326CC" w14:textId="77777777" w:rsidR="00BF27C2" w:rsidRDefault="00BF27C2">
            <w:pPr>
              <w:spacing w:line="300" w:lineRule="atLeast"/>
              <w:rPr>
                <w:sz w:val="20"/>
              </w:rPr>
            </w:pPr>
          </w:p>
          <w:p w14:paraId="7A844D6D" w14:textId="77777777" w:rsidR="00BF27C2" w:rsidRDefault="008E0A3E">
            <w:pPr>
              <w:spacing w:line="300" w:lineRule="atLeas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Antwort: Ja/Nein</w:t>
            </w:r>
          </w:p>
        </w:tc>
      </w:tr>
      <w:tr w:rsidR="00BF27C2" w14:paraId="0665D91F" w14:textId="77777777">
        <w:trPr>
          <w:cantSplit/>
        </w:trPr>
        <w:tc>
          <w:tcPr>
            <w:tcW w:w="7771" w:type="dxa"/>
            <w:vAlign w:val="center"/>
          </w:tcPr>
          <w:p w14:paraId="2141DF30" w14:textId="77777777" w:rsidR="00BF27C2" w:rsidRDefault="008E0A3E">
            <w:pPr>
              <w:tabs>
                <w:tab w:val="left" w:pos="5720"/>
              </w:tabs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Halten Sie die geltenden Arbeitsschutzbestimmungen ein?</w:t>
            </w:r>
          </w:p>
        </w:tc>
        <w:tc>
          <w:tcPr>
            <w:tcW w:w="2200" w:type="dxa"/>
            <w:vAlign w:val="center"/>
          </w:tcPr>
          <w:p w14:paraId="771BF3D3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06D7F84D" w14:textId="77777777">
        <w:trPr>
          <w:cantSplit/>
        </w:trPr>
        <w:tc>
          <w:tcPr>
            <w:tcW w:w="7771" w:type="dxa"/>
            <w:vAlign w:val="center"/>
          </w:tcPr>
          <w:p w14:paraId="0C472A4B" w14:textId="77777777" w:rsidR="00BF27C2" w:rsidRDefault="008E0A3E">
            <w:pPr>
              <w:tabs>
                <w:tab w:val="left" w:pos="5720"/>
              </w:tabs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Halten Sie den Gesamtarbeitsvertrag, dem die von ihrer Unternehmung ausgeübten Tätigkeit unterliegt, ein?</w:t>
            </w:r>
          </w:p>
        </w:tc>
        <w:tc>
          <w:tcPr>
            <w:tcW w:w="2200" w:type="dxa"/>
            <w:vAlign w:val="center"/>
          </w:tcPr>
          <w:p w14:paraId="212E4348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11EE1349" w14:textId="77777777">
        <w:trPr>
          <w:cantSplit/>
        </w:trPr>
        <w:tc>
          <w:tcPr>
            <w:tcW w:w="7771" w:type="dxa"/>
            <w:vAlign w:val="center"/>
          </w:tcPr>
          <w:p w14:paraId="265D5EF7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noProof/>
                <w:sz w:val="20"/>
              </w:rPr>
              <w:t>Halten Sie</w:t>
            </w:r>
            <w:r>
              <w:rPr>
                <w:sz w:val="20"/>
              </w:rPr>
              <w:t xml:space="preserve"> den Normalarbeitsvertrag, dem die von ihrer Unternehmung ausgeübten Tätigkeit unterliegt, ein?</w:t>
            </w:r>
          </w:p>
        </w:tc>
        <w:tc>
          <w:tcPr>
            <w:tcW w:w="2200" w:type="dxa"/>
            <w:vAlign w:val="center"/>
          </w:tcPr>
          <w:p w14:paraId="6710FE06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1E69B5BD" w14:textId="77777777">
        <w:trPr>
          <w:cantSplit/>
        </w:trPr>
        <w:tc>
          <w:tcPr>
            <w:tcW w:w="7771" w:type="dxa"/>
            <w:vAlign w:val="center"/>
          </w:tcPr>
          <w:p w14:paraId="75668898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Halten Sie die am Ort der ausgeübten Tätigkeit branchenüblichen Lohn und Arbeitsbedingungen ein?</w:t>
            </w:r>
          </w:p>
        </w:tc>
        <w:tc>
          <w:tcPr>
            <w:tcW w:w="2200" w:type="dxa"/>
            <w:vAlign w:val="center"/>
          </w:tcPr>
          <w:p w14:paraId="79932E72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7BC6945E" w14:textId="77777777">
        <w:trPr>
          <w:cantSplit/>
        </w:trPr>
        <w:tc>
          <w:tcPr>
            <w:tcW w:w="7771" w:type="dxa"/>
            <w:vAlign w:val="center"/>
          </w:tcPr>
          <w:p w14:paraId="586DE3E8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Halten Sie den Grundsatz der Nichtdiskriminierung, namentlich der Gleichbehandlung von Frau und Mann, ein?</w:t>
            </w:r>
          </w:p>
        </w:tc>
        <w:tc>
          <w:tcPr>
            <w:tcW w:w="2200" w:type="dxa"/>
            <w:vAlign w:val="center"/>
          </w:tcPr>
          <w:p w14:paraId="0ACD29BB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2F69607B" w14:textId="77777777">
        <w:trPr>
          <w:cantSplit/>
        </w:trPr>
        <w:tc>
          <w:tcPr>
            <w:tcW w:w="7771" w:type="dxa"/>
            <w:vAlign w:val="center"/>
          </w:tcPr>
          <w:p w14:paraId="0C36C526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Erklären Sie sich bereit, auch Ihre Subunternehmen auf die Einhaltung der Arbeits</w:t>
            </w:r>
            <w:r>
              <w:rPr>
                <w:sz w:val="20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  <w:tc>
          <w:tcPr>
            <w:tcW w:w="2200" w:type="dxa"/>
            <w:vAlign w:val="center"/>
          </w:tcPr>
          <w:p w14:paraId="2C3604F8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2E9E3BCE" w14:textId="77777777">
        <w:trPr>
          <w:cantSplit/>
        </w:trPr>
        <w:tc>
          <w:tcPr>
            <w:tcW w:w="7771" w:type="dxa"/>
            <w:vAlign w:val="center"/>
          </w:tcPr>
          <w:p w14:paraId="78A725F9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an Ihrem Betriebssitz fälligen Steuern [CH: Staats-, Gemeinde- und direkten Bundessteuern (inkl. Nach</w:t>
            </w:r>
            <w:r>
              <w:rPr>
                <w:sz w:val="20"/>
              </w:rPr>
              <w:softHyphen/>
              <w:t>steuern etc.)] vollumfänglich bezahlt?</w:t>
            </w:r>
          </w:p>
        </w:tc>
        <w:tc>
          <w:tcPr>
            <w:tcW w:w="2200" w:type="dxa"/>
            <w:vAlign w:val="center"/>
          </w:tcPr>
          <w:p w14:paraId="3F68B2C0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455DFE3E" w14:textId="77777777">
        <w:trPr>
          <w:cantSplit/>
        </w:trPr>
        <w:tc>
          <w:tcPr>
            <w:tcW w:w="7771" w:type="dxa"/>
            <w:vAlign w:val="center"/>
          </w:tcPr>
          <w:p w14:paraId="07690F54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fällige Mehrwertsteuer, Umsatzsteuer vollumfänglich bezahlt?</w:t>
            </w:r>
          </w:p>
        </w:tc>
        <w:tc>
          <w:tcPr>
            <w:tcW w:w="2200" w:type="dxa"/>
            <w:vAlign w:val="center"/>
          </w:tcPr>
          <w:p w14:paraId="647DB38C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6D9BCB92" w14:textId="77777777">
        <w:trPr>
          <w:cantSplit/>
        </w:trPr>
        <w:tc>
          <w:tcPr>
            <w:tcW w:w="7771" w:type="dxa"/>
            <w:vAlign w:val="center"/>
          </w:tcPr>
          <w:p w14:paraId="41EF5815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2200" w:type="dxa"/>
            <w:vAlign w:val="center"/>
          </w:tcPr>
          <w:p w14:paraId="1612E304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20DBF3EF" w14:textId="77777777">
        <w:trPr>
          <w:cantSplit/>
        </w:trPr>
        <w:tc>
          <w:tcPr>
            <w:tcW w:w="7771" w:type="dxa"/>
            <w:vAlign w:val="center"/>
          </w:tcPr>
          <w:p w14:paraId="0CDD85F2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fälligen Beiträge, die sich aus allgemeinverbindlich erklärten Gesamtarbeitsverträgen, dem die von ihrer Unternehmung ausgeübten Tätigkeit unterliegt, einschliesslich der vom Lohn abgezogenen Arbeitnehmeranteile, vollumfänglich bezahlt?</w:t>
            </w:r>
          </w:p>
        </w:tc>
        <w:tc>
          <w:tcPr>
            <w:tcW w:w="2200" w:type="dxa"/>
            <w:vAlign w:val="center"/>
          </w:tcPr>
          <w:p w14:paraId="29684997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6C251A3D" w14:textId="77777777">
        <w:trPr>
          <w:cantSplit/>
        </w:trPr>
        <w:tc>
          <w:tcPr>
            <w:tcW w:w="7771" w:type="dxa"/>
            <w:vAlign w:val="center"/>
          </w:tcPr>
          <w:p w14:paraId="3129D5A4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Befinden Sie sich in einem Schuldbetreibungs- oder Konkursver</w:t>
            </w:r>
            <w:r w:rsidR="0095660E">
              <w:rPr>
                <w:sz w:val="20"/>
              </w:rPr>
              <w:t xml:space="preserve">fahren ? </w:t>
            </w:r>
          </w:p>
        </w:tc>
        <w:tc>
          <w:tcPr>
            <w:tcW w:w="2200" w:type="dxa"/>
            <w:vAlign w:val="center"/>
          </w:tcPr>
          <w:p w14:paraId="2CF5C8CD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1ED3DC04" w14:textId="77777777">
        <w:trPr>
          <w:cantSplit/>
        </w:trPr>
        <w:tc>
          <w:tcPr>
            <w:tcW w:w="7771" w:type="dxa"/>
            <w:vAlign w:val="center"/>
          </w:tcPr>
          <w:p w14:paraId="666C9815" w14:textId="77777777" w:rsidR="00BF27C2" w:rsidRDefault="008E0A3E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Wurden bei Ihnen in den vergangenen zwölf Monaten Pfändungen vollzogen? </w:t>
            </w:r>
          </w:p>
          <w:p w14:paraId="6F135CA1" w14:textId="77777777" w:rsidR="00BF27C2" w:rsidRDefault="008E0A3E" w:rsidP="00BF27C2">
            <w:pPr>
              <w:spacing w:after="120" w:line="300" w:lineRule="atLeast"/>
              <w:ind w:left="1320" w:hanging="990"/>
              <w:rPr>
                <w:b/>
                <w:sz w:val="20"/>
              </w:rPr>
            </w:pPr>
            <w:r>
              <w:rPr>
                <w:sz w:val="20"/>
              </w:rPr>
              <w:t xml:space="preserve">Wenn Ja: </w:t>
            </w:r>
            <w:r>
              <w:rPr>
                <w:sz w:val="20"/>
              </w:rPr>
              <w:tab/>
              <w:t>Auf welchen Betrag (inkl. Währung) beliefen sich die entsprechenden Forderungen?</w:t>
            </w:r>
          </w:p>
        </w:tc>
        <w:tc>
          <w:tcPr>
            <w:tcW w:w="2200" w:type="dxa"/>
            <w:vAlign w:val="center"/>
          </w:tcPr>
          <w:p w14:paraId="54D5881E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472CB119" w14:textId="77777777">
        <w:trPr>
          <w:cantSplit/>
        </w:trPr>
        <w:tc>
          <w:tcPr>
            <w:tcW w:w="7771" w:type="dxa"/>
            <w:vAlign w:val="center"/>
          </w:tcPr>
          <w:p w14:paraId="40AC3542" w14:textId="77777777" w:rsidR="00BF27C2" w:rsidRDefault="008E0A3E" w:rsidP="005F5341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Absprachen oder andere wettbewerbsbeeinträchtigende Massnahmen getroffen?</w:t>
            </w:r>
          </w:p>
        </w:tc>
        <w:tc>
          <w:tcPr>
            <w:tcW w:w="2200" w:type="dxa"/>
            <w:vAlign w:val="center"/>
          </w:tcPr>
          <w:p w14:paraId="2983FA79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        ............................</w:t>
            </w:r>
          </w:p>
        </w:tc>
      </w:tr>
      <w:tr w:rsidR="00BF27C2" w14:paraId="5D596602" w14:textId="77777777">
        <w:trPr>
          <w:cantSplit/>
        </w:trPr>
        <w:tc>
          <w:tcPr>
            <w:tcW w:w="9971" w:type="dxa"/>
            <w:gridSpan w:val="2"/>
          </w:tcPr>
          <w:p w14:paraId="1892EE51" w14:textId="77777777" w:rsidR="00BF27C2" w:rsidRDefault="008E0A3E">
            <w:pPr>
              <w:spacing w:before="240" w:after="120" w:line="300" w:lineRule="atLeast"/>
              <w:rPr>
                <w:sz w:val="20"/>
              </w:rPr>
            </w:pPr>
            <w:r>
              <w:rPr>
                <w:sz w:val="20"/>
              </w:rPr>
              <w:t>Bemerkungen:</w:t>
            </w:r>
          </w:p>
          <w:p w14:paraId="57CD51EC" w14:textId="77777777" w:rsidR="00BF27C2" w:rsidRDefault="008E0A3E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14:paraId="7ACCA2EC" w14:textId="77777777" w:rsidR="00BF27C2" w:rsidRDefault="008E0A3E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14:paraId="17932FEC" w14:textId="77777777" w:rsidR="00BF27C2" w:rsidRDefault="008E0A3E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14:paraId="04A231B3" w14:textId="77777777" w:rsidR="00BF27C2" w:rsidRDefault="00BF27C2">
            <w:pPr>
              <w:spacing w:after="120" w:line="300" w:lineRule="atLeast"/>
              <w:rPr>
                <w:sz w:val="20"/>
              </w:rPr>
            </w:pPr>
          </w:p>
        </w:tc>
      </w:tr>
    </w:tbl>
    <w:p w14:paraId="49AB4D97" w14:textId="77777777" w:rsidR="00BF27C2" w:rsidRDefault="00BF27C2"/>
    <w:p w14:paraId="4BCC8527" w14:textId="77777777" w:rsidR="00BF27C2" w:rsidRDefault="00BF27C2" w:rsidP="001B12D4">
      <w:pPr>
        <w:ind w:right="425"/>
        <w:rPr>
          <w:sz w:val="20"/>
        </w:rPr>
      </w:pPr>
    </w:p>
    <w:p w14:paraId="001D0735" w14:textId="77777777" w:rsidR="00BF27C2" w:rsidRDefault="00BF27C2" w:rsidP="001B12D4">
      <w:pPr>
        <w:ind w:right="425"/>
        <w:rPr>
          <w:sz w:val="20"/>
        </w:rPr>
      </w:pPr>
    </w:p>
    <w:p w14:paraId="74AA2E27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b/>
          <w:sz w:val="12"/>
        </w:rPr>
      </w:pPr>
    </w:p>
    <w:p w14:paraId="3FB98D53" w14:textId="77777777" w:rsidR="00BF27C2" w:rsidRDefault="008E0A3E" w:rsidP="001B12D4">
      <w:pPr>
        <w:pStyle w:val="Blocktext"/>
        <w:ind w:left="0"/>
      </w:pPr>
      <w:r>
        <w:t>Bei Nichteinreichen der Nachweise oder bei Fehlen der oben verlangten Angaben werden An</w:t>
      </w:r>
      <w:r>
        <w:softHyphen/>
        <w:t xml:space="preserve">bietende ausgeschlossen (vgl. § </w:t>
      </w:r>
      <w:r w:rsidR="007F44C8">
        <w:t xml:space="preserve">4a Abs. 1 BeiG </w:t>
      </w:r>
      <w:r w:rsidR="00E55E5D">
        <w:t>[</w:t>
      </w:r>
      <w:r w:rsidR="007F44C8">
        <w:t>LS 720.1</w:t>
      </w:r>
      <w:r w:rsidR="00E55E5D">
        <w:t>]</w:t>
      </w:r>
      <w:r>
        <w:t>)</w:t>
      </w:r>
    </w:p>
    <w:p w14:paraId="4C6F7474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sz w:val="12"/>
        </w:rPr>
      </w:pPr>
    </w:p>
    <w:p w14:paraId="6AD37508" w14:textId="77777777" w:rsidR="00BF27C2" w:rsidRDefault="00BF27C2" w:rsidP="001B12D4">
      <w:pPr>
        <w:ind w:right="425"/>
        <w:rPr>
          <w:sz w:val="20"/>
        </w:rPr>
      </w:pPr>
    </w:p>
    <w:p w14:paraId="4D3DAD84" w14:textId="77777777" w:rsidR="00BF27C2" w:rsidRDefault="00BF27C2" w:rsidP="001B12D4">
      <w:pPr>
        <w:ind w:right="425"/>
        <w:rPr>
          <w:sz w:val="20"/>
        </w:rPr>
      </w:pPr>
    </w:p>
    <w:p w14:paraId="5236734C" w14:textId="77777777" w:rsidR="00BF27C2" w:rsidRDefault="00BF27C2" w:rsidP="001B12D4">
      <w:pPr>
        <w:ind w:right="425"/>
        <w:rPr>
          <w:sz w:val="20"/>
        </w:rPr>
      </w:pPr>
    </w:p>
    <w:p w14:paraId="0DF21C5B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b/>
          <w:sz w:val="12"/>
        </w:rPr>
      </w:pPr>
    </w:p>
    <w:p w14:paraId="1C367832" w14:textId="77777777" w:rsidR="00BF27C2" w:rsidRDefault="008E0A3E" w:rsidP="001B12D4">
      <w:pPr>
        <w:pStyle w:val="Blocktext"/>
        <w:ind w:left="0"/>
      </w:pPr>
      <w:r>
        <w:t xml:space="preserve">Gemäss § </w:t>
      </w:r>
      <w:r w:rsidR="007F44C8">
        <w:t>§ 4a Abs. 2 und 4b Abs. 1 BeiG</w:t>
      </w:r>
      <w:r>
        <w:t xml:space="preserve"> werden </w:t>
      </w:r>
      <w:r w:rsidR="00E55E5D">
        <w:t>schwerwiegende</w:t>
      </w:r>
      <w:r>
        <w:t xml:space="preserve"> Widerhandlungen gegen die Vergabebe</w:t>
      </w:r>
      <w:r>
        <w:softHyphen/>
        <w:t>stimmungen durch Verwarnung, Widerruf des erteilten Zuschlags oder Ausschluss von künf</w:t>
      </w:r>
      <w:r>
        <w:softHyphen/>
        <w:t xml:space="preserve">tigen Vergaben für die Dauer bis zu fünf Jahren geahndet. Weitere rechtliche Schritte gegen fehlbare Anbietende bleiben vorbehalten. </w:t>
      </w:r>
    </w:p>
    <w:p w14:paraId="70ADE549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sz w:val="12"/>
        </w:rPr>
      </w:pPr>
    </w:p>
    <w:p w14:paraId="5A421A87" w14:textId="77777777" w:rsidR="00BF27C2" w:rsidRDefault="00BF27C2" w:rsidP="001B12D4">
      <w:pPr>
        <w:ind w:right="425"/>
        <w:rPr>
          <w:sz w:val="20"/>
        </w:rPr>
      </w:pPr>
    </w:p>
    <w:p w14:paraId="3500945F" w14:textId="77777777" w:rsidR="00BF27C2" w:rsidRDefault="00BF27C2" w:rsidP="001B12D4">
      <w:pPr>
        <w:ind w:right="425"/>
        <w:rPr>
          <w:sz w:val="20"/>
        </w:rPr>
      </w:pPr>
    </w:p>
    <w:p w14:paraId="7248C67E" w14:textId="77777777" w:rsidR="00BF27C2" w:rsidRDefault="00BF27C2" w:rsidP="001B12D4">
      <w:pPr>
        <w:ind w:right="425"/>
        <w:rPr>
          <w:sz w:val="20"/>
        </w:rPr>
      </w:pPr>
    </w:p>
    <w:p w14:paraId="6CF3C2A3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b/>
          <w:sz w:val="12"/>
        </w:rPr>
      </w:pPr>
    </w:p>
    <w:p w14:paraId="5E7ED296" w14:textId="77777777" w:rsidR="00BF27C2" w:rsidRDefault="008E0A3E" w:rsidP="001B12D4">
      <w:pPr>
        <w:pStyle w:val="Blocktext"/>
        <w:ind w:left="0"/>
      </w:pPr>
      <w: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</w:t>
      </w:r>
      <w:r>
        <w:softHyphen/>
        <w:t xml:space="preserve">gänge und weitere Angaben im Rahmen der Selbstdeklaration zu erteilen.  </w:t>
      </w:r>
    </w:p>
    <w:p w14:paraId="4261A992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sz w:val="12"/>
        </w:rPr>
      </w:pPr>
    </w:p>
    <w:p w14:paraId="37B32127" w14:textId="77777777" w:rsidR="00BF27C2" w:rsidRDefault="00BF27C2" w:rsidP="001B12D4">
      <w:pPr>
        <w:ind w:right="425"/>
        <w:rPr>
          <w:sz w:val="20"/>
        </w:rPr>
      </w:pPr>
    </w:p>
    <w:p w14:paraId="6E0BAA36" w14:textId="77777777" w:rsidR="00BF27C2" w:rsidRDefault="00BF27C2" w:rsidP="001B12D4">
      <w:pPr>
        <w:ind w:right="425"/>
        <w:rPr>
          <w:sz w:val="20"/>
        </w:rPr>
      </w:pPr>
    </w:p>
    <w:p w14:paraId="508DB9AD" w14:textId="77777777" w:rsidR="00BF27C2" w:rsidRDefault="00BF27C2" w:rsidP="001B12D4">
      <w:pPr>
        <w:ind w:right="425"/>
        <w:rPr>
          <w:sz w:val="20"/>
        </w:rPr>
      </w:pPr>
    </w:p>
    <w:p w14:paraId="6818F697" w14:textId="77777777" w:rsidR="00BF27C2" w:rsidRDefault="00BF27C2">
      <w:pPr>
        <w:ind w:left="284" w:right="425"/>
        <w:rPr>
          <w:sz w:val="20"/>
        </w:rPr>
      </w:pPr>
    </w:p>
    <w:p w14:paraId="20B8E968" w14:textId="77777777" w:rsidR="00BF27C2" w:rsidRDefault="00BF27C2">
      <w:pPr>
        <w:rPr>
          <w:sz w:val="16"/>
        </w:rPr>
      </w:pPr>
    </w:p>
    <w:p w14:paraId="70DEF97E" w14:textId="77777777" w:rsidR="00BF27C2" w:rsidRDefault="008E0A3E">
      <w:pPr>
        <w:rPr>
          <w:sz w:val="20"/>
        </w:rPr>
      </w:pPr>
      <w:r>
        <w:rPr>
          <w:sz w:val="20"/>
        </w:rPr>
        <w:t>Ort und Datum: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Fi</w:t>
      </w:r>
      <w:r w:rsidR="00E55E5D">
        <w:rPr>
          <w:sz w:val="20"/>
        </w:rPr>
        <w:t>r</w:t>
      </w:r>
      <w:r>
        <w:rPr>
          <w:sz w:val="20"/>
        </w:rPr>
        <w:t>menstempel und rechtsgültige Unterschrift(en):</w:t>
      </w:r>
    </w:p>
    <w:p w14:paraId="35165840" w14:textId="77777777" w:rsidR="00BF27C2" w:rsidRDefault="00BF27C2">
      <w:pPr>
        <w:rPr>
          <w:sz w:val="20"/>
        </w:rPr>
      </w:pPr>
    </w:p>
    <w:p w14:paraId="3544644B" w14:textId="77777777" w:rsidR="00BF27C2" w:rsidRDefault="00BF27C2">
      <w:pPr>
        <w:rPr>
          <w:sz w:val="20"/>
        </w:rPr>
      </w:pPr>
    </w:p>
    <w:sectPr w:rsidR="00BF27C2" w:rsidSect="0004668F">
      <w:footerReference w:type="default" r:id="rId8"/>
      <w:footerReference w:type="first" r:id="rId9"/>
      <w:pgSz w:w="11907" w:h="16840" w:code="9"/>
      <w:pgMar w:top="851" w:right="1134" w:bottom="897" w:left="1134" w:header="482" w:footer="482" w:gutter="0"/>
      <w:paperSrc w:first="11" w:other="1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2F460" w14:textId="77777777" w:rsidR="00BF27C2" w:rsidRDefault="00BF27C2">
      <w:r>
        <w:separator/>
      </w:r>
    </w:p>
  </w:endnote>
  <w:endnote w:type="continuationSeparator" w:id="0">
    <w:p w14:paraId="6D5577A5" w14:textId="77777777" w:rsidR="00BF27C2" w:rsidRDefault="00BF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CAEF" w14:textId="77777777" w:rsidR="00BF27C2" w:rsidRDefault="00BF27C2">
    <w:pPr>
      <w:pStyle w:val="Fuzeile"/>
      <w:jc w:val="right"/>
      <w:rPr>
        <w:sz w:val="18"/>
      </w:rPr>
    </w:pPr>
    <w:r>
      <w:rPr>
        <w:sz w:val="18"/>
      </w:rPr>
      <w:t xml:space="preserve">Seite </w:t>
    </w:r>
    <w:r>
      <w:rPr>
        <w:rStyle w:val="Seitenzahl"/>
        <w:sz w:val="18"/>
      </w:rPr>
      <w:fldChar w:fldCharType="begin"/>
    </w:r>
    <w:r>
      <w:rPr>
        <w:rStyle w:val="Seitenzahl"/>
        <w:sz w:val="18"/>
      </w:rPr>
      <w:instrText xml:space="preserve"> PAGE </w:instrText>
    </w:r>
    <w:r>
      <w:rPr>
        <w:rStyle w:val="Seitenzahl"/>
        <w:sz w:val="18"/>
      </w:rPr>
      <w:fldChar w:fldCharType="separate"/>
    </w:r>
    <w:r w:rsidR="008227C9">
      <w:rPr>
        <w:rStyle w:val="Seitenzahl"/>
        <w:noProof/>
        <w:sz w:val="18"/>
      </w:rPr>
      <w:t>3</w:t>
    </w:r>
    <w:r>
      <w:rPr>
        <w:rStyle w:val="Seitenzah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F080E" w14:textId="77777777" w:rsidR="00BF27C2" w:rsidRDefault="00BF27C2">
    <w:pPr>
      <w:pStyle w:val="Fuzeile"/>
      <w:jc w:val="right"/>
      <w:rPr>
        <w:sz w:val="18"/>
      </w:rPr>
    </w:pPr>
    <w:r>
      <w:rPr>
        <w:sz w:val="18"/>
      </w:rPr>
      <w:t xml:space="preserve">Seite </w:t>
    </w:r>
    <w:r>
      <w:rPr>
        <w:rStyle w:val="Seitenzahl"/>
        <w:sz w:val="18"/>
      </w:rPr>
      <w:fldChar w:fldCharType="begin"/>
    </w:r>
    <w:r>
      <w:rPr>
        <w:rStyle w:val="Seitenzahl"/>
        <w:sz w:val="18"/>
      </w:rPr>
      <w:instrText xml:space="preserve"> PAGE </w:instrText>
    </w:r>
    <w:r>
      <w:rPr>
        <w:rStyle w:val="Seitenzahl"/>
        <w:sz w:val="18"/>
      </w:rPr>
      <w:fldChar w:fldCharType="separate"/>
    </w:r>
    <w:r w:rsidR="008227C9">
      <w:rPr>
        <w:rStyle w:val="Seitenzahl"/>
        <w:noProof/>
        <w:sz w:val="18"/>
      </w:rPr>
      <w:t>1</w:t>
    </w:r>
    <w:r>
      <w:rPr>
        <w:rStyle w:val="Seitenzah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FAA37" w14:textId="77777777" w:rsidR="00BF27C2" w:rsidRDefault="00BF27C2">
      <w:r>
        <w:separator/>
      </w:r>
    </w:p>
  </w:footnote>
  <w:footnote w:type="continuationSeparator" w:id="0">
    <w:p w14:paraId="4C352E7B" w14:textId="77777777" w:rsidR="00BF27C2" w:rsidRDefault="00BF2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3D8"/>
    <w:rsid w:val="00004B55"/>
    <w:rsid w:val="0004668F"/>
    <w:rsid w:val="00111FAE"/>
    <w:rsid w:val="001B12D4"/>
    <w:rsid w:val="00302307"/>
    <w:rsid w:val="00303B4F"/>
    <w:rsid w:val="003928DE"/>
    <w:rsid w:val="00497FC9"/>
    <w:rsid w:val="004B5311"/>
    <w:rsid w:val="005C7E84"/>
    <w:rsid w:val="005F0C56"/>
    <w:rsid w:val="005F5341"/>
    <w:rsid w:val="006D73D8"/>
    <w:rsid w:val="007605EC"/>
    <w:rsid w:val="00777A75"/>
    <w:rsid w:val="007F44C8"/>
    <w:rsid w:val="008227C9"/>
    <w:rsid w:val="00831B13"/>
    <w:rsid w:val="008C52E8"/>
    <w:rsid w:val="008E0A3E"/>
    <w:rsid w:val="0090027D"/>
    <w:rsid w:val="0095660E"/>
    <w:rsid w:val="009B5C4A"/>
    <w:rsid w:val="009D3B8A"/>
    <w:rsid w:val="00A33A17"/>
    <w:rsid w:val="00AB55D1"/>
    <w:rsid w:val="00B3474F"/>
    <w:rsid w:val="00B863CB"/>
    <w:rsid w:val="00BF27C2"/>
    <w:rsid w:val="00C30369"/>
    <w:rsid w:val="00CE79D0"/>
    <w:rsid w:val="00E20440"/>
    <w:rsid w:val="00E55E5D"/>
    <w:rsid w:val="00F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F2F6D5F"/>
  <w15:docId w15:val="{4E970099-2C11-4E0B-BBD0-6DBF4C52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668F"/>
    <w:rPr>
      <w:rFonts w:ascii="Arial" w:hAnsi="Arial"/>
      <w:position w:val="-8"/>
      <w:sz w:val="22"/>
      <w:lang w:eastAsia="de-DE"/>
    </w:rPr>
  </w:style>
  <w:style w:type="paragraph" w:styleId="berschrift1">
    <w:name w:val="heading 1"/>
    <w:basedOn w:val="Standard"/>
    <w:next w:val="Standard"/>
    <w:qFormat/>
    <w:rsid w:val="0004668F"/>
    <w:pPr>
      <w:keepNext/>
      <w:ind w:right="-284"/>
      <w:outlineLvl w:val="0"/>
    </w:pPr>
    <w:rPr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04668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4668F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04668F"/>
    <w:pPr>
      <w:tabs>
        <w:tab w:val="left" w:pos="426"/>
        <w:tab w:val="left" w:pos="3402"/>
        <w:tab w:val="left" w:pos="4820"/>
        <w:tab w:val="left" w:pos="5670"/>
        <w:tab w:val="left" w:pos="6804"/>
        <w:tab w:val="left" w:pos="7655"/>
      </w:tabs>
    </w:pPr>
    <w:rPr>
      <w:b/>
    </w:rPr>
  </w:style>
  <w:style w:type="paragraph" w:styleId="Textkrper2">
    <w:name w:val="Body Text 2"/>
    <w:basedOn w:val="Standard"/>
    <w:rsid w:val="0004668F"/>
    <w:pPr>
      <w:spacing w:line="260" w:lineRule="atLeast"/>
    </w:pPr>
    <w:rPr>
      <w:b/>
      <w:bCs/>
      <w:sz w:val="20"/>
    </w:rPr>
  </w:style>
  <w:style w:type="character" w:styleId="Seitenzahl">
    <w:name w:val="page number"/>
    <w:basedOn w:val="Absatz-Standardschriftart"/>
    <w:rsid w:val="0004668F"/>
  </w:style>
  <w:style w:type="paragraph" w:styleId="Blocktext">
    <w:name w:val="Block Text"/>
    <w:basedOn w:val="Standard"/>
    <w:rsid w:val="0004668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left="284" w:right="425"/>
    </w:pPr>
    <w:rPr>
      <w:b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27C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27C2"/>
    <w:rPr>
      <w:rFonts w:ascii="Segoe UI" w:hAnsi="Segoe UI" w:cs="Segoe UI"/>
      <w:position w:val="-8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002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0027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0027D"/>
    <w:rPr>
      <w:rFonts w:ascii="Arial" w:hAnsi="Arial"/>
      <w:position w:val="-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002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0027D"/>
    <w:rPr>
      <w:rFonts w:ascii="Arial" w:hAnsi="Arial"/>
      <w:b/>
      <w:bCs/>
      <w:position w:val="-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WW\VOR\OFANGUN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89A18-FF5C-49A2-9D32-7029E157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OFANGUNT.DOT</Template>
  <TotalTime>0</TotalTime>
  <Pages>3</Pages>
  <Words>698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Angaben zur Unternehmung</vt:lpstr>
    </vt:vector>
  </TitlesOfParts>
  <Company>Winterthur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Angaben zur Unternehmung</dc:title>
  <dc:creator>Knabenhans Jeannette</dc:creator>
  <cp:lastModifiedBy>Detlef Heemann</cp:lastModifiedBy>
  <cp:revision>17</cp:revision>
  <cp:lastPrinted>2020-11-08T06:56:00Z</cp:lastPrinted>
  <dcterms:created xsi:type="dcterms:W3CDTF">2020-09-07T06:37:00Z</dcterms:created>
  <dcterms:modified xsi:type="dcterms:W3CDTF">2020-11-08T06:56:00Z</dcterms:modified>
</cp:coreProperties>
</file>